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F6FF6" w14:textId="77777777" w:rsidR="00371BCC" w:rsidRDefault="00371BCC" w:rsidP="00371BCC">
      <w:pPr>
        <w:tabs>
          <w:tab w:val="left" w:pos="993"/>
          <w:tab w:val="left" w:pos="1134"/>
        </w:tabs>
        <w:rPr>
          <w:rFonts w:cs="Arial"/>
          <w:sz w:val="20"/>
          <w:szCs w:val="20"/>
        </w:rPr>
      </w:pPr>
      <w:bookmarkStart w:id="0" w:name="_Hlk124243612"/>
      <w:r>
        <w:rPr>
          <w:rFonts w:cs="Arial"/>
          <w:sz w:val="20"/>
          <w:szCs w:val="20"/>
        </w:rPr>
        <w:t>Številka:</w:t>
      </w:r>
      <w:r>
        <w:rPr>
          <w:rFonts w:cs="Arial"/>
          <w:sz w:val="20"/>
          <w:szCs w:val="20"/>
        </w:rPr>
        <w:tab/>
      </w:r>
      <w:r>
        <w:rPr>
          <w:rFonts w:cs="Arial"/>
          <w:sz w:val="20"/>
          <w:szCs w:val="20"/>
        </w:rPr>
        <w:tab/>
        <w:t>4301-0007/2023</w:t>
      </w:r>
    </w:p>
    <w:p w14:paraId="4BC71F8F" w14:textId="77777777" w:rsidR="00371BCC" w:rsidRDefault="00371BCC" w:rsidP="00371BCC">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t>2023-115</w:t>
      </w:r>
    </w:p>
    <w:bookmarkEnd w:id="0"/>
    <w:p w14:paraId="45D36D12" w14:textId="60698CDA" w:rsidR="005F42C1" w:rsidRDefault="005F42C1" w:rsidP="005F42C1">
      <w:pPr>
        <w:rPr>
          <w:rFonts w:cs="Arial"/>
        </w:rPr>
      </w:pPr>
    </w:p>
    <w:p w14:paraId="4C4D6DFF" w14:textId="77777777" w:rsidR="006100E2" w:rsidRPr="00A32CB3" w:rsidRDefault="006100E2" w:rsidP="005F42C1">
      <w:pPr>
        <w:rPr>
          <w:rFonts w:cs="Arial"/>
        </w:rPr>
      </w:pPr>
      <w:bookmarkStart w:id="1" w:name="_GoBack"/>
      <w:bookmarkEnd w:id="1"/>
    </w:p>
    <w:p w14:paraId="5B0C2F1E" w14:textId="536D812E"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F41DED">
        <w:rPr>
          <w:rFonts w:ascii="Arial" w:hAnsi="Arial" w:cs="Arial"/>
          <w:sz w:val="22"/>
          <w:szCs w:val="22"/>
        </w:rPr>
        <w:t xml:space="preserve"> </w:t>
      </w:r>
      <w:r w:rsidR="00AA5778">
        <w:rPr>
          <w:rFonts w:ascii="Arial" w:hAnsi="Arial" w:cs="Arial"/>
          <w:i/>
          <w:color w:val="BFBFBF" w:themeColor="background1" w:themeShade="BF"/>
          <w:sz w:val="18"/>
          <w:szCs w:val="18"/>
        </w:rPr>
        <w:t>(</w:t>
      </w:r>
      <w:r w:rsidR="00F41DED" w:rsidRPr="00106885">
        <w:rPr>
          <w:rFonts w:ascii="Arial" w:hAnsi="Arial" w:cs="Arial"/>
          <w:i/>
          <w:color w:val="BFBFBF" w:themeColor="background1" w:themeShade="BF"/>
          <w:sz w:val="18"/>
          <w:szCs w:val="18"/>
        </w:rPr>
        <w:t>opomba: potrebno spremljati, če so spremembe in jih dopisati</w:t>
      </w:r>
      <w:r w:rsidRPr="00106885">
        <w:rPr>
          <w:rFonts w:ascii="Arial" w:hAnsi="Arial" w:cs="Arial"/>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2"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2"/>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3" w:name="Potrditev1"/>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4" w:name="Potrditev2"/>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bookmarkEnd w:id="4"/>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141DCF">
        <w:rPr>
          <w:rFonts w:ascii="Arial" w:hAnsi="Arial" w:cs="Arial"/>
          <w:b/>
          <w:bCs/>
          <w:sz w:val="22"/>
          <w:szCs w:val="22"/>
          <w:u w:val="single"/>
        </w:rPr>
        <w:t>fizičnih oseb</w:t>
      </w:r>
      <w:r w:rsidRPr="00A32CB3">
        <w:rPr>
          <w:rFonts w:ascii="Arial" w:hAnsi="Arial" w:cs="Arial"/>
          <w:b/>
          <w:bCs/>
          <w:sz w:val="22"/>
          <w:szCs w:val="22"/>
        </w:rPr>
        <w:t xml:space="preserve"> v lastništvu naše družbe, vključno s tihimi družbeniki:</w:t>
      </w: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0F1B9C" w14:textId="77777777" w:rsidR="007B16AA"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navedite nosilca tihe družbe:</w:t>
      </w:r>
    </w:p>
    <w:p w14:paraId="51BF8F76" w14:textId="3EEC51E9"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07364DA2" w:rsidR="001D1372"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6100E2">
        <w:rPr>
          <w:rFonts w:ascii="Arial" w:hAnsi="Arial" w:cs="Arial"/>
          <w:sz w:val="22"/>
          <w:szCs w:val="22"/>
        </w:rPr>
      </w:r>
      <w:r w:rsidR="006100E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p>
    <w:p w14:paraId="494CE46B" w14:textId="77777777" w:rsidR="007B16AA" w:rsidRPr="00A32CB3" w:rsidRDefault="007B16AA"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0CD5747">
        <w:rPr>
          <w:rFonts w:cs="Arial"/>
          <w:i/>
          <w:iCs/>
        </w:rPr>
        <w:t>,</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DA185" w14:textId="77777777" w:rsidR="00FF07DD" w:rsidRDefault="00FF07DD">
      <w:r>
        <w:separator/>
      </w:r>
    </w:p>
  </w:endnote>
  <w:endnote w:type="continuationSeparator" w:id="0">
    <w:p w14:paraId="35B14A00" w14:textId="77777777" w:rsidR="00FF07DD" w:rsidRDefault="00FF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5801775"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141DCF">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7A96C9B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141DC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141DCF">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C2993" w14:textId="77777777" w:rsidR="00FF07DD" w:rsidRDefault="00FF07DD">
      <w:r>
        <w:separator/>
      </w:r>
    </w:p>
  </w:footnote>
  <w:footnote w:type="continuationSeparator" w:id="0">
    <w:p w14:paraId="257AFBB6" w14:textId="77777777" w:rsidR="00FF07DD" w:rsidRDefault="00FF07DD">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F080D6E"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CD574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264C8"/>
    <w:rsid w:val="001314C1"/>
    <w:rsid w:val="0013357F"/>
    <w:rsid w:val="001352C1"/>
    <w:rsid w:val="0014021F"/>
    <w:rsid w:val="00141DCF"/>
    <w:rsid w:val="00144B8D"/>
    <w:rsid w:val="00165E0F"/>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1BCC"/>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551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0277"/>
    <w:rsid w:val="006100E2"/>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B16AA"/>
    <w:rsid w:val="007D302C"/>
    <w:rsid w:val="007D4174"/>
    <w:rsid w:val="007E0866"/>
    <w:rsid w:val="007E31E3"/>
    <w:rsid w:val="007F3757"/>
    <w:rsid w:val="007F4AC2"/>
    <w:rsid w:val="007F7EE3"/>
    <w:rsid w:val="00804AB1"/>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273366958">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06715276">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9C3918CD-56EC-44EB-9B8B-81F82129F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F3F98-BC2E-42C8-9B81-1AD59F5F0158}">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2983D915-763F-4432-9F9C-EBA5FDE3C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10</TotalTime>
  <Pages>2</Pages>
  <Words>530</Words>
  <Characters>3570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11</cp:revision>
  <cp:lastPrinted>2016-06-20T06:32:00Z</cp:lastPrinted>
  <dcterms:created xsi:type="dcterms:W3CDTF">2018-08-07T08:37:00Z</dcterms:created>
  <dcterms:modified xsi:type="dcterms:W3CDTF">2023-02-24T10:46:00Z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